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ACDC9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BLOME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25554F0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Wymondham, Norfolk.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Labourer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</w:p>
    <w:p w14:paraId="0EA84884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8F2B4CF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20F66A1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London of Norwich(q.v.) brought a plaint of debt against him and</w:t>
      </w:r>
    </w:p>
    <w:p w14:paraId="63E10ADF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Bakon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Mattishall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4B6B0BCA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4B02B1C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572AC22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B4281D3" w14:textId="77777777" w:rsidR="00892931" w:rsidRDefault="00892931" w:rsidP="008929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September 2021</w:t>
      </w:r>
    </w:p>
    <w:p w14:paraId="0DAB04C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706D" w14:textId="77777777" w:rsidR="00892931" w:rsidRDefault="00892931" w:rsidP="009139A6">
      <w:r>
        <w:separator/>
      </w:r>
    </w:p>
  </w:endnote>
  <w:endnote w:type="continuationSeparator" w:id="0">
    <w:p w14:paraId="1D0F0819" w14:textId="77777777" w:rsidR="00892931" w:rsidRDefault="008929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01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56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89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3F7C6" w14:textId="77777777" w:rsidR="00892931" w:rsidRDefault="00892931" w:rsidP="009139A6">
      <w:r>
        <w:separator/>
      </w:r>
    </w:p>
  </w:footnote>
  <w:footnote w:type="continuationSeparator" w:id="0">
    <w:p w14:paraId="29DA52E6" w14:textId="77777777" w:rsidR="00892931" w:rsidRDefault="008929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17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E5E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50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31"/>
    <w:rsid w:val="000666E0"/>
    <w:rsid w:val="002510B7"/>
    <w:rsid w:val="005C130B"/>
    <w:rsid w:val="00826F5C"/>
    <w:rsid w:val="0089293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9EE2F"/>
  <w15:chartTrackingRefBased/>
  <w15:docId w15:val="{FBEF8272-C154-48F0-8AA9-8F8021F1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29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2021-10-26T06:43:00Z</dcterms:created>
  <dcterms:modified xsi:type="dcterms:W3CDTF">2021-10-26T06:44:00Z</dcterms:modified>
</cp:coreProperties>
</file>